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7D" w:rsidRPr="000B311D" w:rsidRDefault="00A0247D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A0247D" w:rsidRPr="00233437" w:rsidRDefault="00A0247D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A0247D" w:rsidRDefault="00A0247D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A0247D" w:rsidRDefault="00A0247D" w:rsidP="003664C1">
      <w:pPr>
        <w:jc w:val="center"/>
        <w:rPr>
          <w:b/>
          <w:sz w:val="28"/>
          <w:szCs w:val="28"/>
        </w:rPr>
      </w:pPr>
    </w:p>
    <w:p w:rsidR="00A0247D" w:rsidRDefault="00A0247D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0247D" w:rsidRDefault="00A0247D" w:rsidP="003664C1">
      <w:pPr>
        <w:rPr>
          <w:b/>
          <w:sz w:val="28"/>
          <w:szCs w:val="28"/>
        </w:rPr>
      </w:pPr>
    </w:p>
    <w:p w:rsidR="00A0247D" w:rsidRDefault="00A0247D" w:rsidP="003664C1">
      <w:r>
        <w:t xml:space="preserve"> От «   06   » __</w:t>
      </w:r>
      <w:r>
        <w:rPr>
          <w:u w:val="single"/>
        </w:rPr>
        <w:t xml:space="preserve">09    </w:t>
      </w:r>
      <w:r>
        <w:t>_2021 г.</w:t>
      </w:r>
    </w:p>
    <w:p w:rsidR="00A0247D" w:rsidRPr="000D332A" w:rsidRDefault="00A0247D" w:rsidP="003664C1">
      <w:r>
        <w:t xml:space="preserve">    №__</w:t>
      </w:r>
      <w:r>
        <w:rPr>
          <w:u w:val="single"/>
        </w:rPr>
        <w:t>4- 68</w:t>
      </w:r>
      <w:r w:rsidRPr="00FA7627">
        <w:rPr>
          <w:u w:val="single"/>
        </w:rPr>
        <w:t>___</w:t>
      </w:r>
    </w:p>
    <w:p w:rsidR="00A0247D" w:rsidRDefault="00A0247D" w:rsidP="003664C1"/>
    <w:p w:rsidR="00A0247D" w:rsidRDefault="00A0247D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A0247D" w:rsidRPr="00F66FAB" w:rsidRDefault="00A0247D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14.12.2020</w:t>
      </w:r>
      <w:r w:rsidRPr="00F66FAB">
        <w:rPr>
          <w:bCs/>
        </w:rPr>
        <w:t xml:space="preserve"> </w:t>
      </w:r>
      <w:r>
        <w:rPr>
          <w:bCs/>
        </w:rPr>
        <w:t>№4-53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2022</w:t>
      </w:r>
      <w:r w:rsidRPr="00F66FAB">
        <w:rPr>
          <w:bCs/>
        </w:rPr>
        <w:t xml:space="preserve"> и 202</w:t>
      </w:r>
      <w:r>
        <w:rPr>
          <w:bCs/>
        </w:rPr>
        <w:t>3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A0247D" w:rsidRPr="000C6A03" w:rsidRDefault="00A0247D" w:rsidP="00D76706">
      <w:pPr>
        <w:widowControl w:val="0"/>
        <w:shd w:val="clear" w:color="auto" w:fill="FFFFFF"/>
        <w:rPr>
          <w:b/>
          <w:lang w:eastAsia="en-US"/>
        </w:rPr>
      </w:pPr>
    </w:p>
    <w:p w:rsidR="00A0247D" w:rsidRDefault="00A0247D" w:rsidP="00F66FAB">
      <w:pPr>
        <w:shd w:val="clear" w:color="auto" w:fill="FFFFFF"/>
        <w:ind w:firstLine="709"/>
        <w:jc w:val="both"/>
      </w:pPr>
    </w:p>
    <w:p w:rsidR="00A0247D" w:rsidRDefault="00A0247D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A0247D" w:rsidRPr="000C6A03" w:rsidRDefault="00A0247D" w:rsidP="00F66FAB">
      <w:pPr>
        <w:shd w:val="clear" w:color="auto" w:fill="FFFFFF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247D" w:rsidRDefault="00A0247D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следующие  изменения:</w:t>
      </w:r>
    </w:p>
    <w:p w:rsidR="00A0247D" w:rsidRDefault="00A0247D" w:rsidP="00BD533E">
      <w:pPr>
        <w:pStyle w:val="ListParagraph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A0247D" w:rsidRPr="006F15E2" w:rsidRDefault="00A0247D" w:rsidP="008E0604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первом цифры «</w:t>
      </w:r>
      <w:r>
        <w:t>4107910,75</w:t>
      </w:r>
      <w:r w:rsidRPr="006F15E2">
        <w:t>» заменить цифрами «</w:t>
      </w:r>
      <w:r>
        <w:t>4223410,75</w:t>
      </w:r>
      <w:r w:rsidRPr="006F15E2">
        <w:t>»;</w:t>
      </w:r>
    </w:p>
    <w:p w:rsidR="00A0247D" w:rsidRPr="006F15E2" w:rsidRDefault="00A0247D" w:rsidP="005551A2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>
        <w:t>4135910</w:t>
      </w:r>
      <w:r w:rsidRPr="006F15E2">
        <w:t>,75» заменить цифрами «</w:t>
      </w:r>
      <w:r>
        <w:t>4251410</w:t>
      </w:r>
      <w:r w:rsidRPr="006F15E2">
        <w:t>,75»;</w:t>
      </w:r>
    </w:p>
    <w:p w:rsidR="00A0247D" w:rsidRPr="005551A2" w:rsidRDefault="00A0247D" w:rsidP="005551A2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A0247D" w:rsidRDefault="00A0247D" w:rsidP="00C153DF">
      <w:pPr>
        <w:pStyle w:val="ListParagraph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6.3 согласно приложению 1 к настоящему решению.</w:t>
      </w:r>
    </w:p>
    <w:p w:rsidR="00A0247D" w:rsidRPr="00566E1C" w:rsidRDefault="00A0247D" w:rsidP="00C153DF">
      <w:pPr>
        <w:pStyle w:val="ListParagraph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7.3 согласно приложению 2</w:t>
      </w:r>
      <w:r w:rsidRPr="00566E1C">
        <w:t xml:space="preserve"> к настоящему решению.</w:t>
      </w:r>
    </w:p>
    <w:p w:rsidR="00A0247D" w:rsidRDefault="00A0247D" w:rsidP="008011D0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8.3 согласно приложению 3</w:t>
      </w:r>
      <w:r w:rsidRPr="00566E1C">
        <w:t xml:space="preserve"> к настоящему решению.</w:t>
      </w:r>
    </w:p>
    <w:p w:rsidR="00A0247D" w:rsidRDefault="00A0247D" w:rsidP="00BD533E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приложением 1.3 согласно приложению 4</w:t>
      </w:r>
      <w:r w:rsidRPr="00566E1C">
        <w:t xml:space="preserve"> к настоящему решению.</w:t>
      </w:r>
    </w:p>
    <w:p w:rsidR="00A0247D" w:rsidRDefault="00A0247D" w:rsidP="002440A2">
      <w:pPr>
        <w:pStyle w:val="ListParagraph"/>
        <w:tabs>
          <w:tab w:val="left" w:pos="1276"/>
        </w:tabs>
        <w:ind w:left="0"/>
        <w:jc w:val="both"/>
      </w:pPr>
    </w:p>
    <w:p w:rsidR="00A0247D" w:rsidRPr="00B779B3" w:rsidRDefault="00A0247D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A0247D" w:rsidRPr="00B779B3" w:rsidRDefault="00A0247D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A0247D" w:rsidRDefault="00A0247D" w:rsidP="006663C7">
      <w:pPr>
        <w:tabs>
          <w:tab w:val="left" w:pos="0"/>
        </w:tabs>
      </w:pPr>
      <w:r w:rsidRPr="00B779B3">
        <w:t xml:space="preserve">      </w:t>
      </w:r>
    </w:p>
    <w:p w:rsidR="00A0247D" w:rsidRDefault="00A0247D" w:rsidP="006663C7">
      <w:pPr>
        <w:tabs>
          <w:tab w:val="left" w:pos="0"/>
        </w:tabs>
      </w:pPr>
    </w:p>
    <w:p w:rsidR="00A0247D" w:rsidRDefault="00A0247D" w:rsidP="00177480">
      <w:pPr>
        <w:tabs>
          <w:tab w:val="left" w:pos="0"/>
        </w:tabs>
      </w:pPr>
      <w:r>
        <w:t>Председатель Павловского сельского</w:t>
      </w:r>
    </w:p>
    <w:p w:rsidR="00A0247D" w:rsidRDefault="00A0247D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A0247D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022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E4CAA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2FB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56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D47CE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573D1"/>
    <w:rsid w:val="00967697"/>
    <w:rsid w:val="009700EE"/>
    <w:rsid w:val="009724C2"/>
    <w:rsid w:val="009804D7"/>
    <w:rsid w:val="00981F3D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47D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4111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5945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2C7A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337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2845"/>
    <w:rsid w:val="00F765E5"/>
    <w:rsid w:val="00F7766C"/>
    <w:rsid w:val="00F77843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E616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B2EF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Normal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Normal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Normal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Normal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rsid w:val="00B205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827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Normal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53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4716</TotalTime>
  <Pages>1</Pages>
  <Words>267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User</cp:lastModifiedBy>
  <cp:revision>335</cp:revision>
  <cp:lastPrinted>2020-11-16T15:11:00Z</cp:lastPrinted>
  <dcterms:created xsi:type="dcterms:W3CDTF">2016-04-13T12:41:00Z</dcterms:created>
  <dcterms:modified xsi:type="dcterms:W3CDTF">2021-10-07T15:23:00Z</dcterms:modified>
</cp:coreProperties>
</file>